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2026-06_054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Kuhlen Hardt, 58089 Hagen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Erschießung Kuhlen Hardt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